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4A37C" w14:textId="6CAF5F0E" w:rsidR="009F0961" w:rsidRDefault="0054183F" w:rsidP="009F09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SWYNNERTON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d.ca.1430)</w:t>
      </w:r>
    </w:p>
    <w:p w14:paraId="5BBFE468" w14:textId="77777777" w:rsidR="0054183F" w:rsidRDefault="0054183F" w:rsidP="009F0961">
      <w:pPr>
        <w:pStyle w:val="NoSpacing"/>
        <w:rPr>
          <w:rFonts w:cs="Times New Roman"/>
          <w:szCs w:val="24"/>
        </w:rPr>
      </w:pPr>
    </w:p>
    <w:p w14:paraId="7F864A32" w14:textId="77777777" w:rsidR="0054183F" w:rsidRDefault="0054183F" w:rsidP="009F0961">
      <w:pPr>
        <w:pStyle w:val="NoSpacing"/>
        <w:rPr>
          <w:rFonts w:cs="Times New Roman"/>
          <w:szCs w:val="24"/>
        </w:rPr>
      </w:pPr>
    </w:p>
    <w:p w14:paraId="766CD23D" w14:textId="329453BD" w:rsidR="0054183F" w:rsidRDefault="0054183F" w:rsidP="009F09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Clemence(q.v.).    (C.F.R. 1430-37 p.2)</w:t>
      </w:r>
    </w:p>
    <w:p w14:paraId="3793271E" w14:textId="77777777" w:rsidR="0054183F" w:rsidRDefault="0054183F" w:rsidP="009F0961">
      <w:pPr>
        <w:pStyle w:val="NoSpacing"/>
        <w:rPr>
          <w:rFonts w:cs="Times New Roman"/>
          <w:szCs w:val="24"/>
        </w:rPr>
      </w:pPr>
    </w:p>
    <w:p w14:paraId="601D5AE3" w14:textId="77777777" w:rsidR="0054183F" w:rsidRDefault="0054183F" w:rsidP="009F0961">
      <w:pPr>
        <w:pStyle w:val="NoSpacing"/>
        <w:rPr>
          <w:rFonts w:cs="Times New Roman"/>
          <w:szCs w:val="24"/>
        </w:rPr>
      </w:pPr>
    </w:p>
    <w:p w14:paraId="39B604D1" w14:textId="7B1CA5AA" w:rsidR="0054183F" w:rsidRDefault="0054183F" w:rsidP="009F09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Oct.1430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Staffordshire and</w:t>
      </w:r>
    </w:p>
    <w:p w14:paraId="1625CB80" w14:textId="5C678218" w:rsidR="0054183F" w:rsidRDefault="0054183F" w:rsidP="009F09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Northamptonshire.    (ibid.)</w:t>
      </w:r>
    </w:p>
    <w:p w14:paraId="56A0031F" w14:textId="77777777" w:rsidR="0054183F" w:rsidRDefault="0054183F" w:rsidP="009F0961">
      <w:pPr>
        <w:pStyle w:val="NoSpacing"/>
        <w:rPr>
          <w:rFonts w:cs="Times New Roman"/>
          <w:szCs w:val="24"/>
        </w:rPr>
      </w:pPr>
    </w:p>
    <w:p w14:paraId="6D6126A1" w14:textId="77777777" w:rsidR="0054183F" w:rsidRDefault="0054183F" w:rsidP="009F0961">
      <w:pPr>
        <w:pStyle w:val="NoSpacing"/>
        <w:rPr>
          <w:rFonts w:cs="Times New Roman"/>
          <w:szCs w:val="24"/>
        </w:rPr>
      </w:pPr>
    </w:p>
    <w:p w14:paraId="6E7990E4" w14:textId="50EC5AC6" w:rsidR="0054183F" w:rsidRPr="0054183F" w:rsidRDefault="0054183F" w:rsidP="009F09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June 2024</w:t>
      </w:r>
    </w:p>
    <w:sectPr w:rsidR="0054183F" w:rsidRPr="005418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D07A8" w14:textId="77777777" w:rsidR="00137056" w:rsidRDefault="00137056" w:rsidP="009139A6">
      <w:r>
        <w:separator/>
      </w:r>
    </w:p>
  </w:endnote>
  <w:endnote w:type="continuationSeparator" w:id="0">
    <w:p w14:paraId="5043F433" w14:textId="77777777" w:rsidR="00137056" w:rsidRDefault="001370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073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CEC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8F7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C670D" w14:textId="77777777" w:rsidR="00137056" w:rsidRDefault="00137056" w:rsidP="009139A6">
      <w:r>
        <w:separator/>
      </w:r>
    </w:p>
  </w:footnote>
  <w:footnote w:type="continuationSeparator" w:id="0">
    <w:p w14:paraId="0915516A" w14:textId="77777777" w:rsidR="00137056" w:rsidRDefault="001370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562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E85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534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56"/>
    <w:rsid w:val="00040133"/>
    <w:rsid w:val="000666E0"/>
    <w:rsid w:val="000B6372"/>
    <w:rsid w:val="0012552C"/>
    <w:rsid w:val="00137056"/>
    <w:rsid w:val="001D6E8A"/>
    <w:rsid w:val="001F1612"/>
    <w:rsid w:val="002510B7"/>
    <w:rsid w:val="00270799"/>
    <w:rsid w:val="003621D3"/>
    <w:rsid w:val="0054183F"/>
    <w:rsid w:val="005C130B"/>
    <w:rsid w:val="00826F5C"/>
    <w:rsid w:val="008A34BE"/>
    <w:rsid w:val="008D3D8E"/>
    <w:rsid w:val="008E3353"/>
    <w:rsid w:val="009139A6"/>
    <w:rsid w:val="009411C2"/>
    <w:rsid w:val="009448BB"/>
    <w:rsid w:val="00947624"/>
    <w:rsid w:val="00954CD9"/>
    <w:rsid w:val="009F0961"/>
    <w:rsid w:val="00A3176C"/>
    <w:rsid w:val="00AE65F8"/>
    <w:rsid w:val="00BA00AB"/>
    <w:rsid w:val="00C14EE6"/>
    <w:rsid w:val="00C20165"/>
    <w:rsid w:val="00C71834"/>
    <w:rsid w:val="00CB4ED9"/>
    <w:rsid w:val="00D21BCC"/>
    <w:rsid w:val="00DC5397"/>
    <w:rsid w:val="00E61DA6"/>
    <w:rsid w:val="00E7679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99500"/>
  <w15:chartTrackingRefBased/>
  <w15:docId w15:val="{84CE999F-FA83-4566-AD8B-1E549886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472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2024-06-01T10:00:00Z</dcterms:created>
  <dcterms:modified xsi:type="dcterms:W3CDTF">2024-06-01T18:37:00Z</dcterms:modified>
</cp:coreProperties>
</file>